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E3627" w14:textId="77777777" w:rsidR="003E076D" w:rsidRDefault="003E076D" w:rsidP="00FF0432">
      <w:pPr>
        <w:spacing w:line="360" w:lineRule="auto"/>
        <w:jc w:val="right"/>
        <w:rPr>
          <w:rFonts w:ascii="Arial" w:hAnsi="Arial"/>
          <w:sz w:val="24"/>
        </w:rPr>
      </w:pPr>
      <w:bookmarkStart w:id="0" w:name="_Hlk213001272"/>
    </w:p>
    <w:tbl>
      <w:tblPr>
        <w:tblStyle w:val="Tabela-Siatka"/>
        <w:tblW w:w="3969" w:type="dxa"/>
        <w:tblInd w:w="5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3E076D" w14:paraId="056B1CC2" w14:textId="77777777" w:rsidTr="00963A7B">
        <w:trPr>
          <w:trHeight w:val="476"/>
        </w:trPr>
        <w:tc>
          <w:tcPr>
            <w:tcW w:w="3969" w:type="dxa"/>
          </w:tcPr>
          <w:p w14:paraId="242047B1" w14:textId="4E61C183" w:rsidR="003E076D" w:rsidRPr="003E076D" w:rsidRDefault="003E076D" w:rsidP="00FF0432">
            <w:pPr>
              <w:spacing w:line="360" w:lineRule="auto"/>
              <w:jc w:val="right"/>
              <w:rPr>
                <w:rFonts w:ascii="Arial" w:hAnsi="Arial"/>
                <w:sz w:val="24"/>
              </w:rPr>
            </w:pPr>
          </w:p>
        </w:tc>
      </w:tr>
      <w:tr w:rsidR="003E076D" w14:paraId="64DF9521" w14:textId="77777777" w:rsidTr="00963A7B">
        <w:tc>
          <w:tcPr>
            <w:tcW w:w="3969" w:type="dxa"/>
          </w:tcPr>
          <w:p w14:paraId="793AEE94" w14:textId="77777777" w:rsidR="003E076D" w:rsidRPr="003E076D" w:rsidRDefault="003E076D" w:rsidP="00FF0432">
            <w:pPr>
              <w:spacing w:line="360" w:lineRule="auto"/>
              <w:jc w:val="center"/>
              <w:rPr>
                <w:rFonts w:ascii="Arial" w:hAnsi="Arial"/>
                <w:i/>
                <w:iCs/>
                <w:sz w:val="24"/>
              </w:rPr>
            </w:pPr>
            <w:r w:rsidRPr="003E076D">
              <w:rPr>
                <w:rFonts w:ascii="Arial" w:hAnsi="Arial"/>
                <w:i/>
                <w:iCs/>
                <w:sz w:val="22"/>
                <w:szCs w:val="18"/>
              </w:rPr>
              <w:t>/miejscowość i data/</w:t>
            </w:r>
          </w:p>
        </w:tc>
      </w:tr>
    </w:tbl>
    <w:p w14:paraId="70690C72" w14:textId="77777777" w:rsidR="003E076D" w:rsidRDefault="003E076D" w:rsidP="00FF0432">
      <w:pPr>
        <w:spacing w:line="360" w:lineRule="auto"/>
        <w:rPr>
          <w:rFonts w:ascii="Arial" w:hAnsi="Arial"/>
          <w:sz w:val="24"/>
        </w:rPr>
      </w:pPr>
    </w:p>
    <w:tbl>
      <w:tblPr>
        <w:tblStyle w:val="Tabela-Siatka"/>
        <w:tblW w:w="9782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13"/>
      </w:tblGrid>
      <w:tr w:rsidR="003E076D" w14:paraId="13C7B150" w14:textId="77777777" w:rsidTr="00FF0432">
        <w:trPr>
          <w:trHeight w:val="397"/>
        </w:trPr>
        <w:tc>
          <w:tcPr>
            <w:tcW w:w="2269" w:type="dxa"/>
            <w:tcBorders>
              <w:top w:val="nil"/>
              <w:bottom w:val="nil"/>
            </w:tcBorders>
            <w:vAlign w:val="bottom"/>
          </w:tcPr>
          <w:p w14:paraId="090F5C1E" w14:textId="77777777" w:rsidR="003E076D" w:rsidRPr="008C5504" w:rsidRDefault="008C5504" w:rsidP="00FF0432">
            <w:pPr>
              <w:rPr>
                <w:rFonts w:ascii="Arial" w:hAnsi="Arial"/>
                <w:b/>
                <w:sz w:val="22"/>
                <w:szCs w:val="22"/>
                <w:lang w:val="en-US"/>
              </w:rPr>
            </w:pPr>
            <w:r w:rsidRPr="008C5504">
              <w:rPr>
                <w:rFonts w:ascii="Arial" w:hAnsi="Arial"/>
                <w:b/>
                <w:sz w:val="22"/>
                <w:szCs w:val="22"/>
                <w:lang w:val="en-US"/>
              </w:rPr>
              <w:t xml:space="preserve">Nazwa </w:t>
            </w:r>
            <w:proofErr w:type="spellStart"/>
            <w:r w:rsidRPr="008C5504">
              <w:rPr>
                <w:rFonts w:ascii="Arial" w:hAnsi="Arial"/>
                <w:b/>
                <w:sz w:val="22"/>
                <w:szCs w:val="22"/>
                <w:lang w:val="en-US"/>
              </w:rPr>
              <w:t>Wykonawcy</w:t>
            </w:r>
            <w:proofErr w:type="spellEnd"/>
          </w:p>
        </w:tc>
        <w:tc>
          <w:tcPr>
            <w:tcW w:w="7513" w:type="dxa"/>
            <w:tcBorders>
              <w:top w:val="nil"/>
              <w:bottom w:val="dotted" w:sz="4" w:space="0" w:color="auto"/>
            </w:tcBorders>
            <w:vAlign w:val="bottom"/>
          </w:tcPr>
          <w:p w14:paraId="2D4D9130" w14:textId="77777777" w:rsidR="003E076D" w:rsidRPr="008C5504" w:rsidRDefault="003E076D" w:rsidP="00FF0432">
            <w:pPr>
              <w:rPr>
                <w:rFonts w:ascii="Arial" w:hAnsi="Arial"/>
                <w:bCs/>
                <w:sz w:val="22"/>
                <w:szCs w:val="22"/>
                <w:lang w:val="en-US"/>
              </w:rPr>
            </w:pPr>
          </w:p>
        </w:tc>
      </w:tr>
      <w:tr w:rsidR="003E076D" w14:paraId="44D72A21" w14:textId="77777777" w:rsidTr="00FF0432">
        <w:trPr>
          <w:trHeight w:val="397"/>
        </w:trPr>
        <w:tc>
          <w:tcPr>
            <w:tcW w:w="2269" w:type="dxa"/>
            <w:tcBorders>
              <w:top w:val="nil"/>
              <w:bottom w:val="nil"/>
            </w:tcBorders>
            <w:vAlign w:val="bottom"/>
          </w:tcPr>
          <w:p w14:paraId="6EE9F97D" w14:textId="77777777" w:rsidR="003E076D" w:rsidRPr="008C5504" w:rsidRDefault="008C5504" w:rsidP="00FF0432">
            <w:pPr>
              <w:rPr>
                <w:rFonts w:ascii="Arial" w:hAnsi="Arial"/>
                <w:b/>
                <w:sz w:val="22"/>
                <w:szCs w:val="22"/>
                <w:lang w:val="en-US"/>
              </w:rPr>
            </w:pPr>
            <w:r w:rsidRPr="008C5504">
              <w:rPr>
                <w:rFonts w:ascii="Arial" w:hAnsi="Arial"/>
                <w:b/>
                <w:sz w:val="22"/>
                <w:szCs w:val="22"/>
                <w:lang w:val="en-US"/>
              </w:rPr>
              <w:t>Adres Wykonawcy</w:t>
            </w: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1152FCA" w14:textId="77777777" w:rsidR="003E076D" w:rsidRPr="008C5504" w:rsidRDefault="003E076D" w:rsidP="00FF0432">
            <w:pPr>
              <w:rPr>
                <w:rFonts w:ascii="Arial" w:hAnsi="Arial"/>
                <w:bCs/>
                <w:sz w:val="22"/>
                <w:szCs w:val="22"/>
                <w:lang w:val="en-US"/>
              </w:rPr>
            </w:pPr>
          </w:p>
        </w:tc>
      </w:tr>
      <w:tr w:rsidR="003E076D" w14:paraId="7A66E8D0" w14:textId="77777777" w:rsidTr="00FF0432">
        <w:trPr>
          <w:trHeight w:val="397"/>
        </w:trPr>
        <w:tc>
          <w:tcPr>
            <w:tcW w:w="2269" w:type="dxa"/>
            <w:tcBorders>
              <w:top w:val="nil"/>
              <w:bottom w:val="nil"/>
            </w:tcBorders>
            <w:vAlign w:val="bottom"/>
          </w:tcPr>
          <w:p w14:paraId="0D781459" w14:textId="77777777" w:rsidR="003E076D" w:rsidRPr="008C5504" w:rsidRDefault="008C5504" w:rsidP="00FF0432">
            <w:pPr>
              <w:rPr>
                <w:rFonts w:ascii="Arial" w:hAnsi="Arial"/>
                <w:b/>
                <w:sz w:val="22"/>
                <w:szCs w:val="22"/>
                <w:lang w:val="en-US"/>
              </w:rPr>
            </w:pPr>
            <w:r w:rsidRPr="008C5504">
              <w:rPr>
                <w:rFonts w:ascii="Arial" w:hAnsi="Arial"/>
                <w:b/>
                <w:sz w:val="22"/>
                <w:szCs w:val="22"/>
                <w:lang w:val="en-US"/>
              </w:rPr>
              <w:t>NIP</w:t>
            </w: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2B1646F" w14:textId="77777777" w:rsidR="003E076D" w:rsidRPr="008C5504" w:rsidRDefault="003E076D" w:rsidP="00FF0432">
            <w:pPr>
              <w:rPr>
                <w:rFonts w:ascii="Arial" w:hAnsi="Arial"/>
                <w:bCs/>
                <w:sz w:val="22"/>
                <w:szCs w:val="22"/>
                <w:lang w:val="en-US"/>
              </w:rPr>
            </w:pPr>
          </w:p>
        </w:tc>
      </w:tr>
      <w:tr w:rsidR="003E076D" w14:paraId="54840F00" w14:textId="77777777" w:rsidTr="00FF0432">
        <w:trPr>
          <w:trHeight w:val="397"/>
        </w:trPr>
        <w:tc>
          <w:tcPr>
            <w:tcW w:w="2269" w:type="dxa"/>
            <w:tcBorders>
              <w:top w:val="nil"/>
              <w:bottom w:val="nil"/>
            </w:tcBorders>
            <w:vAlign w:val="bottom"/>
          </w:tcPr>
          <w:p w14:paraId="58FE6261" w14:textId="77777777" w:rsidR="003E076D" w:rsidRPr="008C5504" w:rsidRDefault="008C5504" w:rsidP="00FF0432">
            <w:pPr>
              <w:rPr>
                <w:rFonts w:ascii="Arial" w:hAnsi="Arial"/>
                <w:b/>
                <w:sz w:val="22"/>
                <w:szCs w:val="22"/>
                <w:lang w:val="en-US"/>
              </w:rPr>
            </w:pPr>
            <w:r w:rsidRPr="008C5504">
              <w:rPr>
                <w:rFonts w:ascii="Arial" w:hAnsi="Arial"/>
                <w:b/>
                <w:sz w:val="22"/>
                <w:szCs w:val="22"/>
                <w:lang w:val="en-US"/>
              </w:rPr>
              <w:t>REGON</w:t>
            </w: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21115F4" w14:textId="77777777" w:rsidR="003E076D" w:rsidRPr="008C5504" w:rsidRDefault="003E076D" w:rsidP="00FF0432">
            <w:pPr>
              <w:rPr>
                <w:rFonts w:ascii="Arial" w:hAnsi="Arial"/>
                <w:bCs/>
                <w:sz w:val="22"/>
                <w:szCs w:val="22"/>
                <w:lang w:val="en-US"/>
              </w:rPr>
            </w:pPr>
          </w:p>
        </w:tc>
      </w:tr>
      <w:tr w:rsidR="008C5504" w14:paraId="7B1D4687" w14:textId="77777777" w:rsidTr="00FF0432">
        <w:trPr>
          <w:trHeight w:val="397"/>
        </w:trPr>
        <w:tc>
          <w:tcPr>
            <w:tcW w:w="2269" w:type="dxa"/>
            <w:tcBorders>
              <w:top w:val="nil"/>
              <w:bottom w:val="nil"/>
            </w:tcBorders>
            <w:vAlign w:val="bottom"/>
          </w:tcPr>
          <w:p w14:paraId="69405946" w14:textId="77777777" w:rsidR="008C5504" w:rsidRPr="008C5504" w:rsidRDefault="008C5504" w:rsidP="00FF0432">
            <w:pPr>
              <w:rPr>
                <w:rFonts w:ascii="Arial" w:hAnsi="Arial"/>
                <w:b/>
                <w:sz w:val="22"/>
                <w:szCs w:val="22"/>
                <w:lang w:val="en-US"/>
              </w:rPr>
            </w:pPr>
            <w:r w:rsidRPr="008C5504">
              <w:rPr>
                <w:rFonts w:ascii="Arial" w:hAnsi="Arial"/>
                <w:b/>
                <w:sz w:val="22"/>
                <w:szCs w:val="22"/>
                <w:lang w:val="en-US"/>
              </w:rPr>
              <w:t xml:space="preserve">Nr tel., </w:t>
            </w:r>
            <w:proofErr w:type="spellStart"/>
            <w:r w:rsidRPr="008C5504">
              <w:rPr>
                <w:rFonts w:ascii="Arial" w:hAnsi="Arial"/>
                <w:b/>
                <w:sz w:val="22"/>
                <w:szCs w:val="22"/>
                <w:lang w:val="en-US"/>
              </w:rPr>
              <w:t>adres</w:t>
            </w:r>
            <w:proofErr w:type="spellEnd"/>
            <w:r w:rsidRPr="008C5504">
              <w:rPr>
                <w:rFonts w:ascii="Arial" w:hAnsi="Arial"/>
                <w:b/>
                <w:sz w:val="22"/>
                <w:szCs w:val="22"/>
                <w:lang w:val="en-US"/>
              </w:rPr>
              <w:t xml:space="preserve"> e-mail</w:t>
            </w: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4ADD04F" w14:textId="77777777" w:rsidR="008C5504" w:rsidRPr="008C5504" w:rsidRDefault="008C5504" w:rsidP="00FF0432">
            <w:pPr>
              <w:rPr>
                <w:rFonts w:ascii="Arial" w:hAnsi="Arial"/>
                <w:bCs/>
                <w:sz w:val="22"/>
                <w:szCs w:val="22"/>
                <w:lang w:val="en-US"/>
              </w:rPr>
            </w:pPr>
          </w:p>
        </w:tc>
      </w:tr>
    </w:tbl>
    <w:p w14:paraId="2D27B576" w14:textId="77777777" w:rsidR="00610DC7" w:rsidRPr="000B7E18" w:rsidRDefault="00610DC7" w:rsidP="00FF0432">
      <w:pPr>
        <w:spacing w:line="360" w:lineRule="auto"/>
        <w:rPr>
          <w:rFonts w:ascii="Arial" w:hAnsi="Arial"/>
          <w:b/>
          <w:sz w:val="28"/>
          <w:szCs w:val="28"/>
          <w:lang w:val="en-US"/>
        </w:rPr>
      </w:pPr>
    </w:p>
    <w:p w14:paraId="676932A0" w14:textId="77777777" w:rsidR="00035730" w:rsidRDefault="00610DC7" w:rsidP="00FF0432">
      <w:pPr>
        <w:spacing w:line="360" w:lineRule="auto"/>
        <w:jc w:val="center"/>
        <w:rPr>
          <w:rFonts w:ascii="Arial" w:hAnsi="Arial"/>
          <w:b/>
          <w:sz w:val="24"/>
          <w:szCs w:val="24"/>
        </w:rPr>
      </w:pPr>
      <w:r w:rsidRPr="00BA7EAF">
        <w:rPr>
          <w:rFonts w:ascii="Arial" w:hAnsi="Arial"/>
          <w:b/>
          <w:sz w:val="24"/>
          <w:szCs w:val="24"/>
        </w:rPr>
        <w:t>FORMULARZ  OFERTOWY</w:t>
      </w:r>
    </w:p>
    <w:p w14:paraId="49C81E42" w14:textId="77777777" w:rsidR="00FF0432" w:rsidRPr="00FF0432" w:rsidRDefault="00FF0432" w:rsidP="00FF0432">
      <w:pPr>
        <w:spacing w:line="360" w:lineRule="auto"/>
        <w:jc w:val="center"/>
        <w:rPr>
          <w:rFonts w:ascii="Arial" w:hAnsi="Arial"/>
          <w:b/>
          <w:sz w:val="24"/>
          <w:szCs w:val="24"/>
        </w:rPr>
      </w:pPr>
    </w:p>
    <w:p w14:paraId="1D3DA6AA" w14:textId="77777777" w:rsidR="00666946" w:rsidRPr="00BA7EAF" w:rsidRDefault="00666946" w:rsidP="00FF0432">
      <w:pPr>
        <w:pStyle w:val="Nagwek1"/>
        <w:spacing w:line="360" w:lineRule="auto"/>
        <w:ind w:left="709"/>
        <w:rPr>
          <w:b/>
          <w:sz w:val="22"/>
          <w:szCs w:val="22"/>
          <w:u w:val="single"/>
        </w:rPr>
      </w:pPr>
      <w:r w:rsidRPr="00BA7EAF">
        <w:rPr>
          <w:b/>
          <w:sz w:val="22"/>
          <w:szCs w:val="22"/>
          <w:u w:val="single"/>
        </w:rPr>
        <w:t>Do Gminy i Miasta Żuromin</w:t>
      </w:r>
    </w:p>
    <w:p w14:paraId="612F95AE" w14:textId="77777777" w:rsidR="00666946" w:rsidRPr="00BA7EAF" w:rsidRDefault="00666946" w:rsidP="00FF0432">
      <w:pPr>
        <w:spacing w:line="360" w:lineRule="auto"/>
        <w:ind w:firstLine="5529"/>
        <w:jc w:val="both"/>
        <w:rPr>
          <w:rFonts w:ascii="Arial" w:hAnsi="Arial"/>
          <w:i/>
          <w:sz w:val="22"/>
          <w:szCs w:val="22"/>
        </w:rPr>
      </w:pPr>
      <w:r w:rsidRPr="00BA7EAF">
        <w:rPr>
          <w:rFonts w:ascii="Arial" w:hAnsi="Arial"/>
          <w:sz w:val="22"/>
          <w:szCs w:val="22"/>
        </w:rPr>
        <w:t xml:space="preserve">       </w:t>
      </w:r>
      <w:r w:rsidRPr="00BA7EAF">
        <w:rPr>
          <w:rFonts w:ascii="Arial" w:hAnsi="Arial"/>
          <w:i/>
          <w:sz w:val="22"/>
          <w:szCs w:val="22"/>
        </w:rPr>
        <w:t>Pl. Piłsudskiego 3</w:t>
      </w:r>
    </w:p>
    <w:p w14:paraId="798E30D0" w14:textId="77777777" w:rsidR="00666946" w:rsidRDefault="00666946" w:rsidP="00FF0432">
      <w:pPr>
        <w:spacing w:line="360" w:lineRule="auto"/>
        <w:ind w:firstLine="6096"/>
        <w:jc w:val="both"/>
        <w:rPr>
          <w:rFonts w:ascii="Arial" w:hAnsi="Arial"/>
          <w:i/>
          <w:sz w:val="22"/>
          <w:szCs w:val="22"/>
        </w:rPr>
      </w:pPr>
      <w:r w:rsidRPr="00BA7EAF">
        <w:rPr>
          <w:rFonts w:ascii="Arial" w:hAnsi="Arial"/>
          <w:i/>
          <w:sz w:val="22"/>
          <w:szCs w:val="22"/>
        </w:rPr>
        <w:t>09-300 Żuromin</w:t>
      </w:r>
    </w:p>
    <w:p w14:paraId="5EF39E63" w14:textId="77777777" w:rsidR="008C5504" w:rsidRDefault="008C5504" w:rsidP="00FF0432">
      <w:pPr>
        <w:spacing w:line="360" w:lineRule="auto"/>
        <w:jc w:val="both"/>
        <w:rPr>
          <w:rFonts w:ascii="Arial" w:hAnsi="Arial"/>
          <w:sz w:val="24"/>
        </w:rPr>
      </w:pPr>
    </w:p>
    <w:p w14:paraId="43101B80" w14:textId="2CAE87C8" w:rsidR="008C5504" w:rsidRDefault="008C5504" w:rsidP="00FF0432">
      <w:pPr>
        <w:spacing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W odpowiedzi na zapytanie ofertowe na</w:t>
      </w:r>
      <w:r w:rsidR="00060354">
        <w:rPr>
          <w:rFonts w:ascii="Arial" w:hAnsi="Arial"/>
          <w:sz w:val="24"/>
        </w:rPr>
        <w:t xml:space="preserve"> </w:t>
      </w:r>
      <w:r w:rsidR="00383418">
        <w:rPr>
          <w:rFonts w:ascii="Arial" w:hAnsi="Arial"/>
          <w:sz w:val="24"/>
        </w:rPr>
        <w:t>budowę oświetlenia ulicznego w m. Nadratowo i m. Raczyny</w:t>
      </w:r>
      <w:r w:rsidR="00340FFF">
        <w:rPr>
          <w:rFonts w:ascii="Arial" w:hAnsi="Arial"/>
          <w:sz w:val="24"/>
        </w:rPr>
        <w:t>:</w:t>
      </w:r>
    </w:p>
    <w:p w14:paraId="5BFBC7AD" w14:textId="77777777" w:rsidR="008C5504" w:rsidRDefault="00963A7B" w:rsidP="00FF0432">
      <w:pPr>
        <w:pStyle w:val="Akapitzlist"/>
        <w:numPr>
          <w:ilvl w:val="0"/>
          <w:numId w:val="3"/>
        </w:numPr>
        <w:spacing w:line="360" w:lineRule="auto"/>
        <w:ind w:left="0" w:firstLine="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Składam ofertę na wykonanie przedmiotu zamówienia zgodnie z opisem w Zapytaniu ofertowym.</w:t>
      </w:r>
    </w:p>
    <w:p w14:paraId="7DC02773" w14:textId="7A73CF87" w:rsidR="00383418" w:rsidRPr="00DE0F1F" w:rsidRDefault="00963A7B" w:rsidP="00383418">
      <w:pPr>
        <w:pStyle w:val="Akapitzlist"/>
        <w:numPr>
          <w:ilvl w:val="0"/>
          <w:numId w:val="3"/>
        </w:numPr>
        <w:spacing w:line="360" w:lineRule="auto"/>
        <w:ind w:left="0" w:firstLine="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Oferuję wykonanie przedmiotu za:</w:t>
      </w:r>
    </w:p>
    <w:tbl>
      <w:tblPr>
        <w:tblStyle w:val="Tabela-Siatka"/>
        <w:tblW w:w="8931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4"/>
        <w:gridCol w:w="1286"/>
        <w:gridCol w:w="3544"/>
        <w:gridCol w:w="2126"/>
        <w:gridCol w:w="851"/>
      </w:tblGrid>
      <w:tr w:rsidR="00E153C3" w14:paraId="7EA3DF75" w14:textId="77777777" w:rsidTr="00E153C3">
        <w:trPr>
          <w:trHeight w:val="397"/>
        </w:trPr>
        <w:tc>
          <w:tcPr>
            <w:tcW w:w="2410" w:type="dxa"/>
            <w:gridSpan w:val="2"/>
            <w:tcBorders>
              <w:bottom w:val="nil"/>
            </w:tcBorders>
            <w:vAlign w:val="bottom"/>
          </w:tcPr>
          <w:p w14:paraId="63B01794" w14:textId="77777777" w:rsidR="003D21CC" w:rsidRDefault="003D21CC" w:rsidP="00E153C3">
            <w:pPr>
              <w:pStyle w:val="Akapitzlist"/>
              <w:ind w:left="0"/>
              <w:rPr>
                <w:rFonts w:ascii="Arial" w:hAnsi="Arial"/>
                <w:sz w:val="24"/>
              </w:rPr>
            </w:pPr>
          </w:p>
          <w:p w14:paraId="51F86808" w14:textId="635EEE3F" w:rsidR="00E153C3" w:rsidRDefault="007D2773" w:rsidP="00E153C3">
            <w:pPr>
              <w:pStyle w:val="Akapitzlist"/>
              <w:ind w:left="0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Wartość netto (zł)</w:t>
            </w:r>
            <w:r w:rsidR="00E153C3">
              <w:rPr>
                <w:rFonts w:ascii="Arial" w:hAnsi="Arial"/>
                <w:sz w:val="24"/>
              </w:rPr>
              <w:t>:</w:t>
            </w:r>
          </w:p>
        </w:tc>
        <w:tc>
          <w:tcPr>
            <w:tcW w:w="3544" w:type="dxa"/>
            <w:tcBorders>
              <w:bottom w:val="dotted" w:sz="4" w:space="0" w:color="auto"/>
            </w:tcBorders>
            <w:vAlign w:val="bottom"/>
          </w:tcPr>
          <w:p w14:paraId="41BBEDEC" w14:textId="77777777" w:rsidR="00E153C3" w:rsidRDefault="00E153C3" w:rsidP="00E153C3">
            <w:pPr>
              <w:pStyle w:val="Akapitzlist"/>
              <w:ind w:left="0"/>
              <w:rPr>
                <w:rFonts w:ascii="Arial" w:hAnsi="Arial"/>
                <w:sz w:val="24"/>
              </w:rPr>
            </w:pP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14:paraId="61A3499A" w14:textId="77777777" w:rsidR="00E153C3" w:rsidRDefault="00E153C3" w:rsidP="00E153C3">
            <w:pPr>
              <w:pStyle w:val="Akapitzlist"/>
              <w:ind w:left="0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Podatek VAT (%)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vAlign w:val="bottom"/>
          </w:tcPr>
          <w:p w14:paraId="504B951A" w14:textId="77777777" w:rsidR="00E153C3" w:rsidRDefault="00E153C3" w:rsidP="00E153C3">
            <w:pPr>
              <w:pStyle w:val="Akapitzlist"/>
              <w:ind w:left="0"/>
              <w:rPr>
                <w:rFonts w:ascii="Arial" w:hAnsi="Arial"/>
                <w:sz w:val="24"/>
              </w:rPr>
            </w:pPr>
          </w:p>
        </w:tc>
      </w:tr>
      <w:tr w:rsidR="00E153C3" w14:paraId="7A8012BD" w14:textId="77777777" w:rsidTr="00E153C3">
        <w:trPr>
          <w:trHeight w:val="397"/>
        </w:trPr>
        <w:tc>
          <w:tcPr>
            <w:tcW w:w="2410" w:type="dxa"/>
            <w:gridSpan w:val="2"/>
            <w:tcBorders>
              <w:top w:val="nil"/>
              <w:bottom w:val="nil"/>
            </w:tcBorders>
            <w:vAlign w:val="bottom"/>
          </w:tcPr>
          <w:p w14:paraId="6FC0839D" w14:textId="09754C8E" w:rsidR="00E153C3" w:rsidRDefault="003D21CC" w:rsidP="00E153C3">
            <w:pPr>
              <w:pStyle w:val="Akapitzlist"/>
              <w:ind w:left="0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Wartość </w:t>
            </w:r>
            <w:r w:rsidR="00E153C3">
              <w:rPr>
                <w:rFonts w:ascii="Arial" w:hAnsi="Arial"/>
                <w:sz w:val="24"/>
              </w:rPr>
              <w:t>brutto</w:t>
            </w:r>
            <w:r>
              <w:rPr>
                <w:rFonts w:ascii="Arial" w:hAnsi="Arial"/>
                <w:sz w:val="24"/>
              </w:rPr>
              <w:t xml:space="preserve"> (zł)</w:t>
            </w:r>
            <w:r w:rsidR="00E153C3">
              <w:rPr>
                <w:rFonts w:ascii="Arial" w:hAnsi="Arial"/>
                <w:sz w:val="24"/>
              </w:rPr>
              <w:t>:</w:t>
            </w:r>
          </w:p>
        </w:tc>
        <w:tc>
          <w:tcPr>
            <w:tcW w:w="6521" w:type="dxa"/>
            <w:gridSpan w:val="3"/>
            <w:tcBorders>
              <w:top w:val="nil"/>
              <w:bottom w:val="dotted" w:sz="4" w:space="0" w:color="auto"/>
            </w:tcBorders>
            <w:vAlign w:val="bottom"/>
          </w:tcPr>
          <w:p w14:paraId="4785FE78" w14:textId="77777777" w:rsidR="00E153C3" w:rsidRDefault="00E153C3" w:rsidP="00E153C3">
            <w:pPr>
              <w:pStyle w:val="Akapitzlist"/>
              <w:ind w:left="0"/>
              <w:rPr>
                <w:rFonts w:ascii="Arial" w:hAnsi="Arial"/>
                <w:sz w:val="24"/>
              </w:rPr>
            </w:pPr>
          </w:p>
        </w:tc>
      </w:tr>
      <w:tr w:rsidR="00E153C3" w14:paraId="220AE4FE" w14:textId="77777777" w:rsidTr="00E153C3">
        <w:trPr>
          <w:trHeight w:val="397"/>
        </w:trPr>
        <w:tc>
          <w:tcPr>
            <w:tcW w:w="1124" w:type="dxa"/>
            <w:tcBorders>
              <w:top w:val="nil"/>
              <w:bottom w:val="nil"/>
            </w:tcBorders>
            <w:vAlign w:val="bottom"/>
          </w:tcPr>
          <w:p w14:paraId="1E5BD200" w14:textId="77777777" w:rsidR="00E153C3" w:rsidRDefault="00E153C3" w:rsidP="00E153C3">
            <w:pPr>
              <w:pStyle w:val="Akapitzlist"/>
              <w:ind w:left="0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Słownie:</w:t>
            </w:r>
          </w:p>
        </w:tc>
        <w:tc>
          <w:tcPr>
            <w:tcW w:w="7807" w:type="dxa"/>
            <w:gridSpan w:val="4"/>
            <w:tcBorders>
              <w:top w:val="nil"/>
              <w:bottom w:val="dotted" w:sz="4" w:space="0" w:color="auto"/>
            </w:tcBorders>
            <w:vAlign w:val="bottom"/>
          </w:tcPr>
          <w:p w14:paraId="43940EDC" w14:textId="77777777" w:rsidR="00E153C3" w:rsidRDefault="00E153C3" w:rsidP="00E153C3">
            <w:pPr>
              <w:pStyle w:val="Akapitzlist"/>
              <w:ind w:left="0"/>
              <w:rPr>
                <w:rFonts w:ascii="Arial" w:hAnsi="Arial"/>
                <w:sz w:val="24"/>
              </w:rPr>
            </w:pPr>
          </w:p>
        </w:tc>
      </w:tr>
      <w:tr w:rsidR="00E153C3" w14:paraId="352582E8" w14:textId="77777777" w:rsidTr="00E153C3">
        <w:trPr>
          <w:trHeight w:val="397"/>
        </w:trPr>
        <w:tc>
          <w:tcPr>
            <w:tcW w:w="1124" w:type="dxa"/>
            <w:tcBorders>
              <w:top w:val="nil"/>
              <w:bottom w:val="dotted" w:sz="4" w:space="0" w:color="auto"/>
            </w:tcBorders>
            <w:vAlign w:val="bottom"/>
          </w:tcPr>
          <w:p w14:paraId="16FF9A4D" w14:textId="77777777" w:rsidR="00E153C3" w:rsidRDefault="00E153C3" w:rsidP="00E153C3">
            <w:pPr>
              <w:pStyle w:val="Akapitzlist"/>
              <w:ind w:left="0"/>
              <w:rPr>
                <w:rFonts w:ascii="Arial" w:hAnsi="Arial"/>
                <w:sz w:val="24"/>
              </w:rPr>
            </w:pPr>
          </w:p>
        </w:tc>
        <w:tc>
          <w:tcPr>
            <w:tcW w:w="7807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6CF2E06" w14:textId="77777777" w:rsidR="00E153C3" w:rsidRDefault="00E153C3" w:rsidP="00E153C3">
            <w:pPr>
              <w:pStyle w:val="Akapitzlist"/>
              <w:ind w:left="0"/>
              <w:rPr>
                <w:rFonts w:ascii="Arial" w:hAnsi="Arial"/>
                <w:sz w:val="24"/>
              </w:rPr>
            </w:pPr>
          </w:p>
        </w:tc>
      </w:tr>
    </w:tbl>
    <w:p w14:paraId="6E7C4399" w14:textId="77777777" w:rsidR="00383418" w:rsidRDefault="00383418" w:rsidP="00FF0432">
      <w:pPr>
        <w:pStyle w:val="Akapitzlist"/>
        <w:spacing w:line="360" w:lineRule="auto"/>
        <w:ind w:left="0"/>
        <w:jc w:val="both"/>
        <w:rPr>
          <w:rFonts w:ascii="Arial" w:hAnsi="Arial"/>
          <w:sz w:val="24"/>
        </w:rPr>
      </w:pPr>
    </w:p>
    <w:p w14:paraId="766A0CFE" w14:textId="6FBE28C3" w:rsidR="00963A7B" w:rsidRDefault="00963A7B" w:rsidP="00FF0432">
      <w:pPr>
        <w:pStyle w:val="Akapitzlist"/>
        <w:numPr>
          <w:ilvl w:val="0"/>
          <w:numId w:val="3"/>
        </w:numPr>
        <w:spacing w:line="360" w:lineRule="auto"/>
        <w:ind w:left="0" w:firstLine="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Zobowiązuję się do wykonania przedmiotu zamówienia w terminie </w:t>
      </w:r>
      <w:r w:rsidR="00003BDA">
        <w:rPr>
          <w:rFonts w:ascii="Arial" w:hAnsi="Arial"/>
          <w:sz w:val="24"/>
        </w:rPr>
        <w:t xml:space="preserve">do </w:t>
      </w:r>
      <w:r w:rsidR="00060354">
        <w:rPr>
          <w:rFonts w:ascii="Arial" w:hAnsi="Arial"/>
          <w:sz w:val="24"/>
        </w:rPr>
        <w:t>………….</w:t>
      </w:r>
    </w:p>
    <w:p w14:paraId="235B3CD1" w14:textId="48A37869" w:rsidR="00340FFF" w:rsidRDefault="00340FFF" w:rsidP="00FF0432">
      <w:pPr>
        <w:pStyle w:val="Akapitzlist"/>
        <w:numPr>
          <w:ilvl w:val="0"/>
          <w:numId w:val="3"/>
        </w:numPr>
        <w:spacing w:line="360" w:lineRule="auto"/>
        <w:ind w:left="0" w:firstLine="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Na wykonanie przedmiotu zamówienia udzielam gwarancji na okres …………..</w:t>
      </w:r>
    </w:p>
    <w:p w14:paraId="5D8154A6" w14:textId="77777777" w:rsidR="00963A7B" w:rsidRDefault="00963A7B" w:rsidP="00FF0432">
      <w:pPr>
        <w:pStyle w:val="Akapitzlist"/>
        <w:numPr>
          <w:ilvl w:val="0"/>
          <w:numId w:val="3"/>
        </w:numPr>
        <w:spacing w:line="360" w:lineRule="auto"/>
        <w:ind w:left="0" w:firstLine="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Wyrażam zgodę na warunki płatności określone w zapytaniu ofertowym.</w:t>
      </w:r>
    </w:p>
    <w:p w14:paraId="45993F31" w14:textId="77777777" w:rsidR="00963A7B" w:rsidRDefault="00963A7B" w:rsidP="00FF0432">
      <w:pPr>
        <w:pStyle w:val="Akapitzlist"/>
        <w:numPr>
          <w:ilvl w:val="0"/>
          <w:numId w:val="3"/>
        </w:numPr>
        <w:spacing w:line="360" w:lineRule="auto"/>
        <w:ind w:left="0" w:firstLine="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Oświadczam, że:</w:t>
      </w:r>
    </w:p>
    <w:p w14:paraId="231A214E" w14:textId="77777777" w:rsidR="007163B7" w:rsidRDefault="007163B7" w:rsidP="00FF0432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Posiadam uprawnienia do wykonywania określonej działalności lub czynności, jeżeli przepisy prawa nakładają obowiązek ich posiadania,</w:t>
      </w:r>
    </w:p>
    <w:p w14:paraId="3C7C7365" w14:textId="77777777" w:rsidR="007163B7" w:rsidRDefault="007163B7" w:rsidP="00FF0432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Posiadam wiedzę i doświadczenie wymagane przez Zamawiającego,</w:t>
      </w:r>
    </w:p>
    <w:p w14:paraId="0D63BD2A" w14:textId="2D2E59B0" w:rsidR="007163B7" w:rsidRDefault="007163B7" w:rsidP="00FF0432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lastRenderedPageBreak/>
        <w:t>Zapozna</w:t>
      </w:r>
      <w:r w:rsidR="00340FFF">
        <w:rPr>
          <w:rFonts w:ascii="Arial" w:hAnsi="Arial"/>
          <w:sz w:val="24"/>
        </w:rPr>
        <w:t>łem</w:t>
      </w:r>
      <w:r>
        <w:rPr>
          <w:rFonts w:ascii="Arial" w:hAnsi="Arial"/>
          <w:sz w:val="24"/>
        </w:rPr>
        <w:t xml:space="preserve"> się z Dokumentami zamówienia oraz warunkami postępowania i nie wnos</w:t>
      </w:r>
      <w:r w:rsidR="00340FFF">
        <w:rPr>
          <w:rFonts w:ascii="Arial" w:hAnsi="Arial"/>
          <w:sz w:val="24"/>
        </w:rPr>
        <w:t>zę</w:t>
      </w:r>
      <w:r>
        <w:rPr>
          <w:rFonts w:ascii="Arial" w:hAnsi="Arial"/>
          <w:sz w:val="24"/>
        </w:rPr>
        <w:t xml:space="preserve"> do nich zastrzeżeń oraz zdoby</w:t>
      </w:r>
      <w:r w:rsidR="00340FFF">
        <w:rPr>
          <w:rFonts w:ascii="Arial" w:hAnsi="Arial"/>
          <w:sz w:val="24"/>
        </w:rPr>
        <w:t>łem</w:t>
      </w:r>
      <w:r>
        <w:rPr>
          <w:rFonts w:ascii="Arial" w:hAnsi="Arial"/>
          <w:sz w:val="24"/>
        </w:rPr>
        <w:t xml:space="preserve"> informacje niezbędne do przygotowania oferty. W cenie oferty zostały uwzględnione wszystkie koszty wykonania zamówienia.</w:t>
      </w:r>
    </w:p>
    <w:p w14:paraId="465CB512" w14:textId="77777777" w:rsidR="007163B7" w:rsidRDefault="007163B7" w:rsidP="00FF0432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Pozostaję/-</w:t>
      </w:r>
      <w:proofErr w:type="spellStart"/>
      <w:r>
        <w:rPr>
          <w:rFonts w:ascii="Arial" w:hAnsi="Arial"/>
          <w:sz w:val="24"/>
        </w:rPr>
        <w:t>emy</w:t>
      </w:r>
      <w:proofErr w:type="spellEnd"/>
      <w:r>
        <w:rPr>
          <w:rFonts w:ascii="Arial" w:hAnsi="Arial"/>
          <w:sz w:val="24"/>
        </w:rPr>
        <w:t xml:space="preserve"> związany/-i złożoną przeze mnie/przez nas ofertą przez okres 30 dni – bieg terminu rozpoczyna się wraz z </w:t>
      </w:r>
      <w:r w:rsidR="00FF0432">
        <w:rPr>
          <w:rFonts w:ascii="Arial" w:hAnsi="Arial"/>
          <w:sz w:val="24"/>
        </w:rPr>
        <w:t>upływem terminu składania ofert,</w:t>
      </w:r>
    </w:p>
    <w:p w14:paraId="6D9B51F2" w14:textId="77777777" w:rsidR="00FF0432" w:rsidRDefault="00FF0432" w:rsidP="00FF0432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W przypadku wybrania naszej oferty zobowiązujemy się do jej zawarcia w miejscu i terminie wyznaczonym przez Zamawiającego.</w:t>
      </w:r>
    </w:p>
    <w:p w14:paraId="7AA3AC05" w14:textId="77777777" w:rsidR="00FF0432" w:rsidRDefault="00FF0432" w:rsidP="00FF0432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Spełniam/y warunki udziału w postępowaniu określone w treści zapytania ofertowego.</w:t>
      </w:r>
    </w:p>
    <w:p w14:paraId="740B2670" w14:textId="77777777" w:rsidR="00FF0432" w:rsidRDefault="00FF0432" w:rsidP="00FF0432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Nie podlegam/y wykluczeniu z postępowania na podstawie art. 7 ust. 1 ustawy z dnia 13 kwietnia 2022 r. o szczególnych rozwiązaniach w zakresie przeciwdziałania wspieraniu agresji na Ukrainę oraz służących ochronie bezpieczeństwa narodowego (dalej: ustawa sankcyjna).</w:t>
      </w:r>
    </w:p>
    <w:p w14:paraId="6ACE82CF" w14:textId="77777777" w:rsidR="00FF0432" w:rsidRDefault="00FF0432" w:rsidP="00FF0432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Nie jestem/-</w:t>
      </w:r>
      <w:proofErr w:type="spellStart"/>
      <w:r>
        <w:rPr>
          <w:rFonts w:ascii="Arial" w:hAnsi="Arial"/>
          <w:sz w:val="24"/>
        </w:rPr>
        <w:t>śmy</w:t>
      </w:r>
      <w:proofErr w:type="spellEnd"/>
      <w:r>
        <w:rPr>
          <w:rFonts w:ascii="Arial" w:hAnsi="Arial"/>
          <w:sz w:val="24"/>
        </w:rPr>
        <w:t xml:space="preserve"> powiązany osobowo ani kapitałowo z Zamawiającym.</w:t>
      </w:r>
    </w:p>
    <w:p w14:paraId="0F7D1D3D" w14:textId="77777777" w:rsidR="00963A7B" w:rsidRDefault="00963A7B" w:rsidP="00FF0432">
      <w:pPr>
        <w:pStyle w:val="Akapitzlist"/>
        <w:numPr>
          <w:ilvl w:val="0"/>
          <w:numId w:val="3"/>
        </w:numPr>
        <w:spacing w:line="360" w:lineRule="auto"/>
        <w:ind w:left="0" w:firstLine="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Oświadczam, że wypełniłem obowiązki informacyjne przewidziane w art. 13 lub art. 14 RODO</w:t>
      </w:r>
      <w:r w:rsidR="00C95976">
        <w:rPr>
          <w:rStyle w:val="Odwoanieprzypisudolnego"/>
          <w:rFonts w:ascii="Arial" w:hAnsi="Arial"/>
          <w:sz w:val="24"/>
        </w:rPr>
        <w:footnoteReference w:id="1"/>
      </w:r>
      <w:r>
        <w:rPr>
          <w:rFonts w:ascii="Arial" w:hAnsi="Arial"/>
          <w:sz w:val="24"/>
        </w:rPr>
        <w:t xml:space="preserve"> wobec osób fizycznych, od których dane osobowe bezpośrednio lub pośrednio pozyskałem w celu ubiegania się o udzielenie </w:t>
      </w:r>
      <w:r w:rsidR="00C95976">
        <w:rPr>
          <w:rFonts w:ascii="Arial" w:hAnsi="Arial"/>
          <w:sz w:val="24"/>
        </w:rPr>
        <w:t>zamówienia publicznego w niniejszym postępowaniu.</w:t>
      </w:r>
    </w:p>
    <w:p w14:paraId="4DD75F23" w14:textId="77777777" w:rsidR="00C95976" w:rsidRDefault="00C95976" w:rsidP="00FF0432">
      <w:pPr>
        <w:pStyle w:val="Akapitzlist"/>
        <w:numPr>
          <w:ilvl w:val="0"/>
          <w:numId w:val="3"/>
        </w:numPr>
        <w:spacing w:line="360" w:lineRule="auto"/>
        <w:ind w:left="0" w:firstLine="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Do oferty dołączono: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070"/>
      </w:tblGrid>
      <w:tr w:rsidR="00C95976" w14:paraId="21647E0B" w14:textId="77777777" w:rsidTr="00C95976">
        <w:trPr>
          <w:trHeight w:val="397"/>
        </w:trPr>
        <w:tc>
          <w:tcPr>
            <w:tcW w:w="9203" w:type="dxa"/>
            <w:vAlign w:val="bottom"/>
          </w:tcPr>
          <w:p w14:paraId="5A69A179" w14:textId="77777777" w:rsidR="00C95976" w:rsidRDefault="00C95976" w:rsidP="00FF0432">
            <w:pPr>
              <w:pStyle w:val="Akapitzlist"/>
              <w:spacing w:line="360" w:lineRule="auto"/>
              <w:ind w:left="0"/>
              <w:rPr>
                <w:rFonts w:ascii="Arial" w:hAnsi="Arial"/>
                <w:sz w:val="24"/>
              </w:rPr>
            </w:pPr>
          </w:p>
        </w:tc>
      </w:tr>
      <w:tr w:rsidR="00C95976" w14:paraId="7E5AF563" w14:textId="77777777" w:rsidTr="00C95976">
        <w:trPr>
          <w:trHeight w:val="397"/>
        </w:trPr>
        <w:tc>
          <w:tcPr>
            <w:tcW w:w="9203" w:type="dxa"/>
            <w:vAlign w:val="bottom"/>
          </w:tcPr>
          <w:p w14:paraId="274432BB" w14:textId="77777777" w:rsidR="00C95976" w:rsidRDefault="00C95976" w:rsidP="00FF0432">
            <w:pPr>
              <w:pStyle w:val="Akapitzlist"/>
              <w:spacing w:line="360" w:lineRule="auto"/>
              <w:ind w:left="0"/>
              <w:rPr>
                <w:rFonts w:ascii="Arial" w:hAnsi="Arial"/>
                <w:sz w:val="24"/>
              </w:rPr>
            </w:pPr>
          </w:p>
        </w:tc>
      </w:tr>
      <w:tr w:rsidR="00C95976" w14:paraId="3F6FE539" w14:textId="77777777" w:rsidTr="00C95976">
        <w:trPr>
          <w:trHeight w:val="397"/>
        </w:trPr>
        <w:tc>
          <w:tcPr>
            <w:tcW w:w="9203" w:type="dxa"/>
            <w:vAlign w:val="bottom"/>
          </w:tcPr>
          <w:p w14:paraId="0284E5C8" w14:textId="77777777" w:rsidR="00C95976" w:rsidRDefault="00C95976" w:rsidP="00FF0432">
            <w:pPr>
              <w:pStyle w:val="Akapitzlist"/>
              <w:spacing w:line="360" w:lineRule="auto"/>
              <w:ind w:left="0"/>
              <w:rPr>
                <w:rFonts w:ascii="Arial" w:hAnsi="Arial"/>
                <w:sz w:val="24"/>
              </w:rPr>
            </w:pPr>
          </w:p>
        </w:tc>
      </w:tr>
      <w:tr w:rsidR="00C95976" w14:paraId="66FE09C3" w14:textId="77777777" w:rsidTr="00C95976">
        <w:trPr>
          <w:trHeight w:val="397"/>
        </w:trPr>
        <w:tc>
          <w:tcPr>
            <w:tcW w:w="9203" w:type="dxa"/>
            <w:vAlign w:val="bottom"/>
          </w:tcPr>
          <w:p w14:paraId="42B9A50F" w14:textId="77777777" w:rsidR="00C95976" w:rsidRDefault="00C95976" w:rsidP="00FF0432">
            <w:pPr>
              <w:pStyle w:val="Akapitzlist"/>
              <w:spacing w:line="360" w:lineRule="auto"/>
              <w:ind w:left="0"/>
              <w:rPr>
                <w:rFonts w:ascii="Arial" w:hAnsi="Arial"/>
                <w:sz w:val="24"/>
              </w:rPr>
            </w:pPr>
          </w:p>
        </w:tc>
      </w:tr>
      <w:tr w:rsidR="00C95976" w14:paraId="5C2C5DBD" w14:textId="77777777" w:rsidTr="00C95976">
        <w:trPr>
          <w:trHeight w:val="397"/>
        </w:trPr>
        <w:tc>
          <w:tcPr>
            <w:tcW w:w="9203" w:type="dxa"/>
            <w:vAlign w:val="bottom"/>
          </w:tcPr>
          <w:p w14:paraId="3AC96B76" w14:textId="77777777" w:rsidR="00C95976" w:rsidRDefault="00C95976" w:rsidP="00FF0432">
            <w:pPr>
              <w:pStyle w:val="Akapitzlist"/>
              <w:spacing w:line="360" w:lineRule="auto"/>
              <w:ind w:left="0"/>
              <w:rPr>
                <w:rFonts w:ascii="Arial" w:hAnsi="Arial"/>
                <w:sz w:val="24"/>
              </w:rPr>
            </w:pPr>
          </w:p>
        </w:tc>
      </w:tr>
      <w:tr w:rsidR="00F348CD" w14:paraId="1BB89788" w14:textId="77777777" w:rsidTr="00C95976">
        <w:trPr>
          <w:trHeight w:val="397"/>
        </w:trPr>
        <w:tc>
          <w:tcPr>
            <w:tcW w:w="9203" w:type="dxa"/>
            <w:vAlign w:val="bottom"/>
          </w:tcPr>
          <w:p w14:paraId="2D150DA1" w14:textId="77777777" w:rsidR="00F348CD" w:rsidRDefault="00F348CD" w:rsidP="00FF0432">
            <w:pPr>
              <w:pStyle w:val="Akapitzlist"/>
              <w:spacing w:line="360" w:lineRule="auto"/>
              <w:ind w:left="0"/>
              <w:rPr>
                <w:rFonts w:ascii="Arial" w:hAnsi="Arial"/>
                <w:sz w:val="24"/>
              </w:rPr>
            </w:pPr>
          </w:p>
        </w:tc>
      </w:tr>
    </w:tbl>
    <w:p w14:paraId="1399FF2C" w14:textId="77777777" w:rsidR="00FF0432" w:rsidRDefault="00FF0432" w:rsidP="00FF0432">
      <w:pPr>
        <w:pStyle w:val="Akapitzlist"/>
        <w:numPr>
          <w:ilvl w:val="0"/>
          <w:numId w:val="3"/>
        </w:numPr>
        <w:spacing w:before="100" w:beforeAutospacing="1" w:line="360" w:lineRule="auto"/>
        <w:ind w:left="0" w:firstLine="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Termin związania ofertą – 30 dni</w:t>
      </w:r>
    </w:p>
    <w:p w14:paraId="15DEE865" w14:textId="77777777" w:rsidR="00C95976" w:rsidRPr="008C5504" w:rsidRDefault="00C95976" w:rsidP="00FF0432">
      <w:pPr>
        <w:pStyle w:val="Akapitzlist"/>
        <w:spacing w:line="360" w:lineRule="auto"/>
        <w:ind w:left="0"/>
        <w:jc w:val="both"/>
        <w:rPr>
          <w:rFonts w:ascii="Arial" w:hAnsi="Arial"/>
          <w:sz w:val="24"/>
        </w:rPr>
      </w:pPr>
    </w:p>
    <w:p w14:paraId="23862104" w14:textId="77777777" w:rsidR="00435867" w:rsidRDefault="00435867" w:rsidP="00FF0432">
      <w:pPr>
        <w:spacing w:line="360" w:lineRule="auto"/>
        <w:ind w:left="284" w:firstLine="4819"/>
        <w:jc w:val="both"/>
        <w:rPr>
          <w:rFonts w:ascii="Arial" w:hAnsi="Arial"/>
          <w:sz w:val="24"/>
        </w:rPr>
      </w:pPr>
    </w:p>
    <w:p w14:paraId="6BAD6460" w14:textId="77777777" w:rsidR="00AC0486" w:rsidRDefault="00AC0486" w:rsidP="00FF0432">
      <w:pPr>
        <w:spacing w:line="360" w:lineRule="auto"/>
        <w:ind w:left="284" w:firstLine="4819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.......................................................</w:t>
      </w:r>
    </w:p>
    <w:p w14:paraId="75F0B37A" w14:textId="77777777" w:rsidR="005D4863" w:rsidRPr="00C95976" w:rsidRDefault="00AC0486" w:rsidP="00FF0432">
      <w:pPr>
        <w:spacing w:line="360" w:lineRule="auto"/>
        <w:ind w:left="4956" w:firstLine="147"/>
        <w:jc w:val="center"/>
        <w:rPr>
          <w:rFonts w:ascii="Arial" w:hAnsi="Arial"/>
          <w:sz w:val="16"/>
          <w:szCs w:val="16"/>
        </w:rPr>
      </w:pPr>
      <w:r>
        <w:rPr>
          <w:rFonts w:ascii="Arial" w:hAnsi="Arial"/>
          <w:sz w:val="18"/>
        </w:rPr>
        <w:t>/Podpis i pieczęć osoby uprawnionej/</w:t>
      </w:r>
      <w:bookmarkEnd w:id="0"/>
    </w:p>
    <w:sectPr w:rsidR="005D4863" w:rsidRPr="00C95976" w:rsidSect="00340FFF">
      <w:headerReference w:type="first" r:id="rId8"/>
      <w:pgSz w:w="11906" w:h="16838"/>
      <w:pgMar w:top="567" w:right="1418" w:bottom="1418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454FE" w14:textId="77777777" w:rsidR="00211CDC" w:rsidRDefault="00211CDC" w:rsidP="003E076D">
      <w:r>
        <w:separator/>
      </w:r>
    </w:p>
  </w:endnote>
  <w:endnote w:type="continuationSeparator" w:id="0">
    <w:p w14:paraId="3D402027" w14:textId="77777777" w:rsidR="00211CDC" w:rsidRDefault="00211CDC" w:rsidP="003E0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CA6A7" w14:textId="77777777" w:rsidR="00211CDC" w:rsidRDefault="00211CDC" w:rsidP="003E076D">
      <w:r>
        <w:separator/>
      </w:r>
    </w:p>
  </w:footnote>
  <w:footnote w:type="continuationSeparator" w:id="0">
    <w:p w14:paraId="20A667B1" w14:textId="77777777" w:rsidR="00211CDC" w:rsidRDefault="00211CDC" w:rsidP="003E076D">
      <w:r>
        <w:continuationSeparator/>
      </w:r>
    </w:p>
  </w:footnote>
  <w:footnote w:id="1">
    <w:p w14:paraId="63CC194B" w14:textId="77777777" w:rsidR="00C95976" w:rsidRDefault="00C9597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9" w:type="dxa"/>
      <w:tblInd w:w="-426" w:type="dxa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4962"/>
      <w:gridCol w:w="4827"/>
    </w:tblGrid>
    <w:tr w:rsidR="00340FFF" w14:paraId="34CFD59D" w14:textId="77777777" w:rsidTr="00B35150">
      <w:trPr>
        <w:trHeight w:hRule="exact" w:val="371"/>
      </w:trPr>
      <w:tc>
        <w:tcPr>
          <w:tcW w:w="4962" w:type="dxa"/>
        </w:tcPr>
        <w:p w14:paraId="66CC8182" w14:textId="37567E92" w:rsidR="00340FFF" w:rsidRDefault="00340FFF" w:rsidP="00340FFF">
          <w:pPr>
            <w:pStyle w:val="Nagwek"/>
            <w:rPr>
              <w:rFonts w:ascii="Arial" w:hAnsi="Arial" w:cs="Arial"/>
              <w:b/>
              <w:bCs/>
              <w:color w:val="000000"/>
            </w:rPr>
          </w:pPr>
          <w:r>
            <w:rPr>
              <w:rFonts w:ascii="Arial" w:hAnsi="Arial" w:cs="Arial"/>
              <w:b/>
              <w:bCs/>
              <w:color w:val="000000"/>
            </w:rPr>
            <w:t xml:space="preserve">Numer postępowania: </w:t>
          </w:r>
          <w:r w:rsidR="00383418">
            <w:rPr>
              <w:rFonts w:ascii="Arial" w:hAnsi="Arial" w:cs="Arial"/>
              <w:b/>
              <w:bCs/>
              <w:color w:val="000000"/>
            </w:rPr>
            <w:t>WIR.271.</w:t>
          </w:r>
          <w:r w:rsidR="001F4340">
            <w:rPr>
              <w:rFonts w:ascii="Arial" w:hAnsi="Arial" w:cs="Arial"/>
              <w:b/>
              <w:bCs/>
              <w:color w:val="000000"/>
            </w:rPr>
            <w:t>1</w:t>
          </w:r>
          <w:r w:rsidR="00DE0F1F">
            <w:rPr>
              <w:rFonts w:ascii="Arial" w:hAnsi="Arial" w:cs="Arial"/>
              <w:b/>
              <w:bCs/>
              <w:color w:val="000000"/>
            </w:rPr>
            <w:t>11</w:t>
          </w:r>
          <w:r w:rsidR="00383418">
            <w:rPr>
              <w:rFonts w:ascii="Arial" w:hAnsi="Arial" w:cs="Arial"/>
              <w:b/>
              <w:bCs/>
              <w:color w:val="000000"/>
            </w:rPr>
            <w:t>.2026</w:t>
          </w:r>
        </w:p>
      </w:tc>
      <w:tc>
        <w:tcPr>
          <w:tcW w:w="4827" w:type="dxa"/>
        </w:tcPr>
        <w:p w14:paraId="4E913CA1" w14:textId="6D8DD276" w:rsidR="00340FFF" w:rsidRDefault="00340FFF" w:rsidP="00340FFF">
          <w:pPr>
            <w:pStyle w:val="Nagwek"/>
            <w:jc w:val="right"/>
            <w:rPr>
              <w:rFonts w:ascii="Arial" w:hAnsi="Arial" w:cs="Arial"/>
              <w:b/>
              <w:bCs/>
              <w:color w:val="000000"/>
            </w:rPr>
          </w:pPr>
          <w:r>
            <w:rPr>
              <w:rFonts w:ascii="Arial" w:hAnsi="Arial" w:cs="Arial"/>
              <w:b/>
              <w:bCs/>
              <w:color w:val="000000"/>
            </w:rPr>
            <w:t xml:space="preserve"> Załącznik nr </w:t>
          </w:r>
          <w:r w:rsidR="00DE0F1F">
            <w:rPr>
              <w:rFonts w:ascii="Arial" w:hAnsi="Arial" w:cs="Arial"/>
              <w:b/>
              <w:bCs/>
              <w:color w:val="000000"/>
            </w:rPr>
            <w:t>2</w:t>
          </w:r>
          <w:r>
            <w:rPr>
              <w:rFonts w:ascii="Arial" w:hAnsi="Arial" w:cs="Arial"/>
              <w:b/>
              <w:bCs/>
              <w:color w:val="000000"/>
            </w:rPr>
            <w:t xml:space="preserve"> – Formularz oferty</w:t>
          </w:r>
        </w:p>
      </w:tc>
    </w:tr>
  </w:tbl>
  <w:p w14:paraId="789B8020" w14:textId="77777777" w:rsidR="00340FFF" w:rsidRDefault="00340F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B11C2"/>
    <w:multiLevelType w:val="hybridMultilevel"/>
    <w:tmpl w:val="3B84A6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C698D"/>
    <w:multiLevelType w:val="multilevel"/>
    <w:tmpl w:val="BA1EC642"/>
    <w:lvl w:ilvl="0">
      <w:start w:val="1"/>
      <w:numFmt w:val="decimal"/>
      <w:pStyle w:val="ProPublico1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pStyle w:val="ProPublico11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i w:val="0"/>
        <w:iCs w:val="0"/>
      </w:rPr>
    </w:lvl>
    <w:lvl w:ilvl="2">
      <w:start w:val="1"/>
      <w:numFmt w:val="lowerLetter"/>
      <w:pStyle w:val="ProPublicoa"/>
      <w:lvlText w:val="%1.%2.%3)"/>
      <w:lvlJc w:val="left"/>
      <w:pPr>
        <w:tabs>
          <w:tab w:val="num" w:pos="1364"/>
        </w:tabs>
        <w:ind w:left="567" w:hanging="28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1BE43342"/>
    <w:multiLevelType w:val="hybridMultilevel"/>
    <w:tmpl w:val="E5F220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817BBB"/>
    <w:multiLevelType w:val="hybridMultilevel"/>
    <w:tmpl w:val="B09E15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463808">
    <w:abstractNumId w:val="1"/>
  </w:num>
  <w:num w:numId="2" w16cid:durableId="855316403">
    <w:abstractNumId w:val="3"/>
  </w:num>
  <w:num w:numId="3" w16cid:durableId="581112381">
    <w:abstractNumId w:val="2"/>
  </w:num>
  <w:num w:numId="4" w16cid:durableId="693191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BDA"/>
    <w:rsid w:val="00003BDA"/>
    <w:rsid w:val="00035730"/>
    <w:rsid w:val="00060354"/>
    <w:rsid w:val="000617B9"/>
    <w:rsid w:val="00065D76"/>
    <w:rsid w:val="000911F3"/>
    <w:rsid w:val="000D45A1"/>
    <w:rsid w:val="000E1C7F"/>
    <w:rsid w:val="000F631A"/>
    <w:rsid w:val="00111404"/>
    <w:rsid w:val="00134FA3"/>
    <w:rsid w:val="001469E6"/>
    <w:rsid w:val="00152690"/>
    <w:rsid w:val="001612AD"/>
    <w:rsid w:val="00162297"/>
    <w:rsid w:val="00195CF0"/>
    <w:rsid w:val="001F1A04"/>
    <w:rsid w:val="001F2A33"/>
    <w:rsid w:val="001F4340"/>
    <w:rsid w:val="00211CDC"/>
    <w:rsid w:val="00236A40"/>
    <w:rsid w:val="00242415"/>
    <w:rsid w:val="002425FD"/>
    <w:rsid w:val="00250000"/>
    <w:rsid w:val="00250E8B"/>
    <w:rsid w:val="002576D1"/>
    <w:rsid w:val="00265E0B"/>
    <w:rsid w:val="002A061B"/>
    <w:rsid w:val="002A1924"/>
    <w:rsid w:val="002A50F3"/>
    <w:rsid w:val="002B0AF7"/>
    <w:rsid w:val="002B5511"/>
    <w:rsid w:val="002C1136"/>
    <w:rsid w:val="00304B2C"/>
    <w:rsid w:val="00314BEF"/>
    <w:rsid w:val="00337290"/>
    <w:rsid w:val="00340FFF"/>
    <w:rsid w:val="003476EC"/>
    <w:rsid w:val="00383418"/>
    <w:rsid w:val="003A347B"/>
    <w:rsid w:val="003C4041"/>
    <w:rsid w:val="003D21CC"/>
    <w:rsid w:val="003D384C"/>
    <w:rsid w:val="003D3D36"/>
    <w:rsid w:val="003E076D"/>
    <w:rsid w:val="003E47CE"/>
    <w:rsid w:val="003E6E2F"/>
    <w:rsid w:val="003F028D"/>
    <w:rsid w:val="00431C7C"/>
    <w:rsid w:val="00435215"/>
    <w:rsid w:val="00435867"/>
    <w:rsid w:val="004476C8"/>
    <w:rsid w:val="00453C3B"/>
    <w:rsid w:val="004D487D"/>
    <w:rsid w:val="004D512D"/>
    <w:rsid w:val="004E7C65"/>
    <w:rsid w:val="004F5568"/>
    <w:rsid w:val="0051013A"/>
    <w:rsid w:val="00577DB9"/>
    <w:rsid w:val="00577FD6"/>
    <w:rsid w:val="005A4D50"/>
    <w:rsid w:val="005A5FC6"/>
    <w:rsid w:val="005D4863"/>
    <w:rsid w:val="005F5482"/>
    <w:rsid w:val="005F5EE2"/>
    <w:rsid w:val="00610DC7"/>
    <w:rsid w:val="00613881"/>
    <w:rsid w:val="00616516"/>
    <w:rsid w:val="006427BA"/>
    <w:rsid w:val="00644A9A"/>
    <w:rsid w:val="00646C70"/>
    <w:rsid w:val="00666946"/>
    <w:rsid w:val="0068236E"/>
    <w:rsid w:val="006A4B1B"/>
    <w:rsid w:val="006C1582"/>
    <w:rsid w:val="006C399A"/>
    <w:rsid w:val="006D0073"/>
    <w:rsid w:val="006E1B19"/>
    <w:rsid w:val="006E735C"/>
    <w:rsid w:val="006F62E5"/>
    <w:rsid w:val="007163B7"/>
    <w:rsid w:val="0079603E"/>
    <w:rsid w:val="007B04DD"/>
    <w:rsid w:val="007C4FFA"/>
    <w:rsid w:val="007D2773"/>
    <w:rsid w:val="007E3388"/>
    <w:rsid w:val="00814E66"/>
    <w:rsid w:val="0082092E"/>
    <w:rsid w:val="00844179"/>
    <w:rsid w:val="008472AA"/>
    <w:rsid w:val="00860E4A"/>
    <w:rsid w:val="0086693D"/>
    <w:rsid w:val="0087113D"/>
    <w:rsid w:val="0088114F"/>
    <w:rsid w:val="008C5504"/>
    <w:rsid w:val="008D3833"/>
    <w:rsid w:val="008D5705"/>
    <w:rsid w:val="00912044"/>
    <w:rsid w:val="00930E36"/>
    <w:rsid w:val="00936C2E"/>
    <w:rsid w:val="00942971"/>
    <w:rsid w:val="009512C8"/>
    <w:rsid w:val="0096196C"/>
    <w:rsid w:val="00963A7B"/>
    <w:rsid w:val="00987697"/>
    <w:rsid w:val="009976F2"/>
    <w:rsid w:val="009A4BA0"/>
    <w:rsid w:val="009E5B29"/>
    <w:rsid w:val="00A12BEB"/>
    <w:rsid w:val="00A14015"/>
    <w:rsid w:val="00A17C92"/>
    <w:rsid w:val="00A472DA"/>
    <w:rsid w:val="00A72037"/>
    <w:rsid w:val="00A911D4"/>
    <w:rsid w:val="00AA67E2"/>
    <w:rsid w:val="00AB0115"/>
    <w:rsid w:val="00AC0486"/>
    <w:rsid w:val="00AD6759"/>
    <w:rsid w:val="00AE4908"/>
    <w:rsid w:val="00AF0C3E"/>
    <w:rsid w:val="00B02140"/>
    <w:rsid w:val="00B14C7A"/>
    <w:rsid w:val="00B27669"/>
    <w:rsid w:val="00BA5694"/>
    <w:rsid w:val="00C25222"/>
    <w:rsid w:val="00C366C4"/>
    <w:rsid w:val="00C42F68"/>
    <w:rsid w:val="00C5161A"/>
    <w:rsid w:val="00C83A33"/>
    <w:rsid w:val="00C83A77"/>
    <w:rsid w:val="00C93236"/>
    <w:rsid w:val="00C95976"/>
    <w:rsid w:val="00CA52A5"/>
    <w:rsid w:val="00CC0A40"/>
    <w:rsid w:val="00CC6087"/>
    <w:rsid w:val="00D02744"/>
    <w:rsid w:val="00D07559"/>
    <w:rsid w:val="00D30D1B"/>
    <w:rsid w:val="00D445EE"/>
    <w:rsid w:val="00D77A0F"/>
    <w:rsid w:val="00D97287"/>
    <w:rsid w:val="00DC729C"/>
    <w:rsid w:val="00DD05CB"/>
    <w:rsid w:val="00DE0F1F"/>
    <w:rsid w:val="00E153C3"/>
    <w:rsid w:val="00E515F1"/>
    <w:rsid w:val="00E718BE"/>
    <w:rsid w:val="00E86FF0"/>
    <w:rsid w:val="00E92A32"/>
    <w:rsid w:val="00E935D1"/>
    <w:rsid w:val="00EA572C"/>
    <w:rsid w:val="00EA787B"/>
    <w:rsid w:val="00EB4C70"/>
    <w:rsid w:val="00ED23D5"/>
    <w:rsid w:val="00EE7994"/>
    <w:rsid w:val="00F265D8"/>
    <w:rsid w:val="00F348CD"/>
    <w:rsid w:val="00F81DDA"/>
    <w:rsid w:val="00F920A3"/>
    <w:rsid w:val="00FA7BAF"/>
    <w:rsid w:val="00FD4366"/>
    <w:rsid w:val="00FD7945"/>
    <w:rsid w:val="00FE6FCB"/>
    <w:rsid w:val="00FF0432"/>
    <w:rsid w:val="00FF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863047"/>
  <w15:docId w15:val="{D98E3E86-114E-4EDE-B708-316CF1F1D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0D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10DC7"/>
    <w:pPr>
      <w:keepNext/>
      <w:ind w:firstLine="4820"/>
      <w:jc w:val="both"/>
      <w:outlineLvl w:val="0"/>
    </w:pPr>
    <w:rPr>
      <w:rFonts w:ascii="Arial" w:hAnsi="Arial"/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10DC7"/>
    <w:rPr>
      <w:rFonts w:ascii="Arial" w:eastAsia="Times New Roman" w:hAnsi="Arial" w:cs="Times New Roman"/>
      <w:i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610DC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10DC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610DC7"/>
    <w:pPr>
      <w:suppressAutoHyphens/>
      <w:jc w:val="both"/>
    </w:pPr>
    <w:rPr>
      <w:rFonts w:ascii="Arial Unicode MS" w:hAnsi="Arial Unicode MS"/>
      <w:b/>
      <w:sz w:val="24"/>
    </w:rPr>
  </w:style>
  <w:style w:type="paragraph" w:customStyle="1" w:styleId="ProPublicoa">
    <w:name w:val="ProPublico_a)"/>
    <w:basedOn w:val="Normalny"/>
    <w:uiPriority w:val="99"/>
    <w:rsid w:val="00616516"/>
    <w:pPr>
      <w:numPr>
        <w:ilvl w:val="2"/>
        <w:numId w:val="1"/>
      </w:numPr>
    </w:pPr>
    <w:rPr>
      <w:sz w:val="24"/>
      <w:szCs w:val="24"/>
    </w:rPr>
  </w:style>
  <w:style w:type="paragraph" w:customStyle="1" w:styleId="ProPublico1">
    <w:name w:val="ProPublico1"/>
    <w:basedOn w:val="Normalny"/>
    <w:uiPriority w:val="99"/>
    <w:rsid w:val="00616516"/>
    <w:pPr>
      <w:numPr>
        <w:numId w:val="1"/>
      </w:numPr>
      <w:spacing w:line="360" w:lineRule="auto"/>
      <w:jc w:val="both"/>
      <w:outlineLvl w:val="0"/>
    </w:pPr>
    <w:rPr>
      <w:rFonts w:ascii="Arial" w:hAnsi="Arial" w:cs="Arial"/>
      <w:b/>
      <w:bCs/>
      <w:sz w:val="22"/>
      <w:szCs w:val="22"/>
    </w:rPr>
  </w:style>
  <w:style w:type="paragraph" w:customStyle="1" w:styleId="ProPublico11">
    <w:name w:val="ProPublico1.1"/>
    <w:basedOn w:val="ProPublico1"/>
    <w:uiPriority w:val="99"/>
    <w:rsid w:val="00616516"/>
    <w:pPr>
      <w:numPr>
        <w:ilvl w:val="1"/>
      </w:numPr>
      <w:tabs>
        <w:tab w:val="num" w:pos="1636"/>
      </w:tabs>
      <w:outlineLvl w:val="1"/>
    </w:pPr>
    <w:rPr>
      <w:b w:val="0"/>
      <w:bCs w:val="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1401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1401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5D4863"/>
    <w:pPr>
      <w:spacing w:line="360" w:lineRule="auto"/>
      <w:ind w:right="-851"/>
      <w:jc w:val="center"/>
    </w:pPr>
    <w:rPr>
      <w:rFonts w:ascii="Arial" w:hAnsi="Arial"/>
      <w:b/>
      <w:sz w:val="24"/>
    </w:rPr>
  </w:style>
  <w:style w:type="character" w:customStyle="1" w:styleId="TytuZnak">
    <w:name w:val="Tytuł Znak"/>
    <w:basedOn w:val="Domylnaczcionkaakapitu"/>
    <w:link w:val="Tytu"/>
    <w:rsid w:val="005D4863"/>
    <w:rPr>
      <w:rFonts w:ascii="Arial" w:eastAsia="Times New Roman" w:hAnsi="Arial" w:cs="Times New Roman"/>
      <w:b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5D48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065D76"/>
    <w:rPr>
      <w:rFonts w:eastAsiaTheme="minorHAnsi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65D76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65D76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79603E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3E0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E076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E07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E07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9597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90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sienHubert\Desktop\HUBERT%202023\Szablony\Zam&#243;wienia%20publiczne\Zam&#243;wienia%20do%20130%20tys.%20z&#322;%20(zapytanie%20ofertowe)\Formularz%20ofertowy%20szablon%202024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4EAA8-D3C6-4718-A692-7D3C347E5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Formularz ofertowy szablon 2024</Template>
  <TotalTime>15</TotalTime>
  <Pages>2</Pages>
  <Words>321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Hubert Jesień</dc:creator>
  <cp:lastModifiedBy>Inwestycje UGIM Żuromin</cp:lastModifiedBy>
  <cp:revision>6</cp:revision>
  <cp:lastPrinted>2022-11-28T12:52:00Z</cp:lastPrinted>
  <dcterms:created xsi:type="dcterms:W3CDTF">2025-11-02T17:42:00Z</dcterms:created>
  <dcterms:modified xsi:type="dcterms:W3CDTF">2026-04-24T13:28:00Z</dcterms:modified>
</cp:coreProperties>
</file>